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07D53" w14:textId="77777777" w:rsidR="00716679" w:rsidRDefault="00716679" w:rsidP="007166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UNDERHELD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fl.1487)</w:t>
      </w:r>
    </w:p>
    <w:p w14:paraId="6D54AC8C" w14:textId="77777777" w:rsidR="00716679" w:rsidRDefault="00716679" w:rsidP="007166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Blackberry Street.</w:t>
      </w:r>
    </w:p>
    <w:p w14:paraId="646C6288" w14:textId="77777777" w:rsidR="00716679" w:rsidRDefault="00716679" w:rsidP="00716679">
      <w:pPr>
        <w:pStyle w:val="NoSpacing"/>
        <w:rPr>
          <w:rFonts w:cs="Times New Roman"/>
          <w:szCs w:val="24"/>
        </w:rPr>
      </w:pPr>
    </w:p>
    <w:p w14:paraId="2D0CD5FF" w14:textId="77777777" w:rsidR="00716679" w:rsidRDefault="00716679" w:rsidP="00716679">
      <w:pPr>
        <w:pStyle w:val="NoSpacing"/>
        <w:rPr>
          <w:rFonts w:cs="Times New Roman"/>
          <w:szCs w:val="24"/>
        </w:rPr>
      </w:pPr>
    </w:p>
    <w:p w14:paraId="607A6243" w14:textId="77777777" w:rsidR="00716679" w:rsidRDefault="00716679" w:rsidP="007166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William(q.v.).      (</w:t>
      </w:r>
      <w:proofErr w:type="spellStart"/>
      <w:r>
        <w:rPr>
          <w:rFonts w:cs="Times New Roman"/>
          <w:szCs w:val="24"/>
        </w:rPr>
        <w:t>Spage</w:t>
      </w:r>
      <w:proofErr w:type="spellEnd"/>
      <w:r>
        <w:rPr>
          <w:rFonts w:cs="Times New Roman"/>
          <w:szCs w:val="24"/>
        </w:rPr>
        <w:t xml:space="preserve"> p.194)</w:t>
      </w:r>
    </w:p>
    <w:p w14:paraId="5218A13F" w14:textId="77777777" w:rsidR="00716679" w:rsidRDefault="00716679" w:rsidP="00716679">
      <w:pPr>
        <w:pStyle w:val="NoSpacing"/>
        <w:rPr>
          <w:rFonts w:cs="Times New Roman"/>
          <w:szCs w:val="24"/>
        </w:rPr>
      </w:pPr>
    </w:p>
    <w:p w14:paraId="15EEBFDC" w14:textId="77777777" w:rsidR="00716679" w:rsidRDefault="00716679" w:rsidP="00716679">
      <w:pPr>
        <w:pStyle w:val="NoSpacing"/>
        <w:rPr>
          <w:rFonts w:cs="Times New Roman"/>
          <w:szCs w:val="24"/>
        </w:rPr>
      </w:pPr>
    </w:p>
    <w:p w14:paraId="034329D3" w14:textId="77777777" w:rsidR="00716679" w:rsidRDefault="00716679" w:rsidP="007166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Aug.1487</w:t>
      </w:r>
      <w:r>
        <w:rPr>
          <w:rFonts w:cs="Times New Roman"/>
          <w:szCs w:val="24"/>
        </w:rPr>
        <w:tab/>
        <w:t>William appointed him as a joint executor of his Will.   (ibid.)</w:t>
      </w:r>
    </w:p>
    <w:p w14:paraId="42A84165" w14:textId="77777777" w:rsidR="00716679" w:rsidRDefault="00716679" w:rsidP="00716679">
      <w:pPr>
        <w:pStyle w:val="NoSpacing"/>
        <w:rPr>
          <w:rFonts w:cs="Times New Roman"/>
          <w:szCs w:val="24"/>
        </w:rPr>
      </w:pPr>
    </w:p>
    <w:p w14:paraId="4BE18CF2" w14:textId="77777777" w:rsidR="00716679" w:rsidRDefault="00716679" w:rsidP="00716679">
      <w:pPr>
        <w:pStyle w:val="NoSpacing"/>
        <w:rPr>
          <w:rFonts w:cs="Times New Roman"/>
          <w:szCs w:val="24"/>
        </w:rPr>
      </w:pPr>
    </w:p>
    <w:p w14:paraId="26E8F4CF" w14:textId="77777777" w:rsidR="00716679" w:rsidRDefault="00716679" w:rsidP="007166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November 2022</w:t>
      </w:r>
    </w:p>
    <w:p w14:paraId="4E7116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88445" w14:textId="77777777" w:rsidR="00716679" w:rsidRDefault="00716679" w:rsidP="009139A6">
      <w:r>
        <w:separator/>
      </w:r>
    </w:p>
  </w:endnote>
  <w:endnote w:type="continuationSeparator" w:id="0">
    <w:p w14:paraId="393BE854" w14:textId="77777777" w:rsidR="00716679" w:rsidRDefault="007166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525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4FE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91B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8473E" w14:textId="77777777" w:rsidR="00716679" w:rsidRDefault="00716679" w:rsidP="009139A6">
      <w:r>
        <w:separator/>
      </w:r>
    </w:p>
  </w:footnote>
  <w:footnote w:type="continuationSeparator" w:id="0">
    <w:p w14:paraId="3DFF3200" w14:textId="77777777" w:rsidR="00716679" w:rsidRDefault="007166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155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0E0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02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679"/>
    <w:rsid w:val="000666E0"/>
    <w:rsid w:val="002510B7"/>
    <w:rsid w:val="005C130B"/>
    <w:rsid w:val="0071667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5F5A"/>
  <w15:chartTrackingRefBased/>
  <w15:docId w15:val="{24F4AC7A-6C1C-498B-ABD4-52A5D8AA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2022-11-04T12:49:00Z</dcterms:created>
  <dcterms:modified xsi:type="dcterms:W3CDTF">2022-11-04T12:50:00Z</dcterms:modified>
</cp:coreProperties>
</file>